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21E07BB7" w:rsidR="00C44B8B" w:rsidRPr="0052681C" w:rsidRDefault="003C062C" w:rsidP="00CD75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A270B1">
              <w:rPr>
                <w:b/>
                <w:sz w:val="26"/>
                <w:szCs w:val="26"/>
              </w:rPr>
              <w:t>2</w:t>
            </w:r>
            <w:r w:rsidR="00CD7528">
              <w:rPr>
                <w:b/>
                <w:sz w:val="26"/>
                <w:szCs w:val="26"/>
              </w:rPr>
              <w:t>51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3D58A877" w:rsidR="00C44B8B" w:rsidRPr="0052681C" w:rsidRDefault="003C062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3C062C">
              <w:rPr>
                <w:b/>
                <w:sz w:val="26"/>
                <w:szCs w:val="26"/>
                <w:lang w:val="en-US"/>
              </w:rPr>
              <w:t>2298648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5316DC52" w:rsidR="00612811" w:rsidRPr="00162990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D667F4">
        <w:rPr>
          <w:b/>
          <w:sz w:val="26"/>
          <w:szCs w:val="26"/>
        </w:rPr>
        <w:t xml:space="preserve">арматуры </w:t>
      </w:r>
      <w:proofErr w:type="gramStart"/>
      <w:r w:rsidR="00D667F4">
        <w:rPr>
          <w:b/>
          <w:sz w:val="26"/>
          <w:szCs w:val="26"/>
        </w:rPr>
        <w:t>к</w:t>
      </w:r>
      <w:proofErr w:type="gramEnd"/>
      <w:r w:rsidR="00D667F4">
        <w:rPr>
          <w:b/>
          <w:sz w:val="26"/>
          <w:szCs w:val="26"/>
        </w:rPr>
        <w:t xml:space="preserve"> СИП</w:t>
      </w:r>
      <w:r w:rsidR="00D73E6B">
        <w:rPr>
          <w:b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A8334E">
        <w:rPr>
          <w:b/>
          <w:sz w:val="26"/>
          <w:szCs w:val="26"/>
        </w:rPr>
        <w:t>КНА</w:t>
      </w:r>
      <w:r w:rsidR="002943E7" w:rsidRPr="002943E7">
        <w:rPr>
          <w:b/>
          <w:sz w:val="26"/>
          <w:szCs w:val="26"/>
        </w:rPr>
        <w:t>-70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162990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BB541B" w:rsidRPr="00265BDD" w14:paraId="63A138F9" w14:textId="77777777" w:rsidTr="00B03266">
        <w:tc>
          <w:tcPr>
            <w:tcW w:w="3652" w:type="dxa"/>
            <w:shd w:val="clear" w:color="auto" w:fill="auto"/>
          </w:tcPr>
          <w:p w14:paraId="64DEB596" w14:textId="77777777" w:rsidR="00BB541B" w:rsidRPr="00265BDD" w:rsidRDefault="00BB541B" w:rsidP="00B0326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EE934F3" w14:textId="77777777" w:rsidR="00BB541B" w:rsidRPr="00265BDD" w:rsidRDefault="00BB541B" w:rsidP="00B0326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BB541B" w:rsidRPr="00265BDD" w14:paraId="0E76F1D0" w14:textId="77777777" w:rsidTr="00B03266">
        <w:tc>
          <w:tcPr>
            <w:tcW w:w="3652" w:type="dxa"/>
            <w:shd w:val="clear" w:color="auto" w:fill="auto"/>
          </w:tcPr>
          <w:p w14:paraId="3B139B79" w14:textId="2F0F249C" w:rsidR="00BB541B" w:rsidRPr="00911790" w:rsidRDefault="00BB541B" w:rsidP="00B03266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0" w:name="_GoBack"/>
            <w:bookmarkEnd w:id="0"/>
            <w:r w:rsidRPr="00BB541B">
              <w:rPr>
                <w:color w:val="000000"/>
                <w:szCs w:val="19"/>
                <w:shd w:val="clear" w:color="auto" w:fill="FFFFFF"/>
              </w:rPr>
              <w:t>КНА-70</w:t>
            </w:r>
          </w:p>
        </w:tc>
        <w:tc>
          <w:tcPr>
            <w:tcW w:w="6252" w:type="dxa"/>
            <w:shd w:val="clear" w:color="auto" w:fill="auto"/>
          </w:tcPr>
          <w:p w14:paraId="7A4043D3" w14:textId="2ED3AD55" w:rsidR="00BB541B" w:rsidRPr="00E41460" w:rsidRDefault="00BB541B" w:rsidP="00B0326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B541B">
              <w:rPr>
                <w:color w:val="000000"/>
                <w:szCs w:val="19"/>
                <w:shd w:val="clear" w:color="auto" w:fill="FFFFFF"/>
              </w:rPr>
              <w:t>Согласно СТО 34.01-2.2-006-2015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BB541B">
              <w:rPr>
                <w:color w:val="000000"/>
                <w:szCs w:val="19"/>
                <w:shd w:val="clear" w:color="auto" w:fill="FFFFFF"/>
              </w:rPr>
              <w:t xml:space="preserve"> Соединительная арматура</w:t>
            </w:r>
          </w:p>
        </w:tc>
      </w:tr>
    </w:tbl>
    <w:p w14:paraId="6CFFAEF7" w14:textId="77777777" w:rsidR="00A34829" w:rsidRPr="002943E7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67156090" w14:textId="77777777" w:rsidR="00BB541B" w:rsidRPr="004D4E32" w:rsidRDefault="00BB541B" w:rsidP="00BB54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A265F29" w14:textId="77777777" w:rsidR="00BB541B" w:rsidRDefault="00BB541B" w:rsidP="00BB541B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D1D827B" w14:textId="77777777" w:rsidR="00BB541B" w:rsidRPr="00612811" w:rsidRDefault="00BB541B" w:rsidP="00BB54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02399AD" w14:textId="396AF103" w:rsidR="00BB541B" w:rsidRPr="00A44491" w:rsidRDefault="00BB541B" w:rsidP="00BB541B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4166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10CB5865" w14:textId="606703A2" w:rsidR="00BB541B" w:rsidRDefault="00BB541B" w:rsidP="00BB54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640AC64C" w14:textId="77777777" w:rsidR="00BB541B" w:rsidRDefault="00BB541B" w:rsidP="00BB54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0C6646E0" w14:textId="77777777" w:rsidR="00BB541B" w:rsidRPr="00DE1E02" w:rsidRDefault="00BB541B" w:rsidP="00BB54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AB9BD1E" w14:textId="77777777" w:rsidR="00BB541B" w:rsidRDefault="00BB541B" w:rsidP="00BB54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298F526" w14:textId="77777777" w:rsidR="00BB541B" w:rsidRPr="004D4E32" w:rsidRDefault="00BB541B" w:rsidP="00BB54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01970F" w14:textId="77777777" w:rsidR="00BB541B" w:rsidRPr="00DE1E02" w:rsidRDefault="00BB541B" w:rsidP="00BB541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0CF5A3" w14:textId="77777777" w:rsidR="00BB541B" w:rsidRDefault="00BB541B" w:rsidP="00BB54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384A3B" w14:textId="77777777" w:rsidR="00BB541B" w:rsidRDefault="00BB541B" w:rsidP="00BB54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3846F03" w14:textId="77777777" w:rsidR="00BB541B" w:rsidRPr="004D4E32" w:rsidRDefault="00BB541B" w:rsidP="00BB54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AA374B2" w14:textId="77777777" w:rsidR="00BB541B" w:rsidRPr="00DE1E02" w:rsidRDefault="00BB541B" w:rsidP="00BB541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BC0A9C1" w14:textId="77777777" w:rsidR="00BB541B" w:rsidRPr="00612811" w:rsidRDefault="00BB541B" w:rsidP="00BB54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3D29D4" w14:textId="77777777" w:rsidR="00BB541B" w:rsidRPr="004D4E32" w:rsidRDefault="00BB541B" w:rsidP="00BB54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A7A8640" w14:textId="77777777" w:rsidR="00BB541B" w:rsidRPr="00530F83" w:rsidRDefault="00BB541B" w:rsidP="00BB54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97D3617" w14:textId="77777777" w:rsidR="00BB541B" w:rsidRPr="00A74D8D" w:rsidRDefault="00BB541B" w:rsidP="00BB541B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390FF79" w14:textId="77777777" w:rsidR="00BB541B" w:rsidRPr="00A74D8D" w:rsidRDefault="00BB541B" w:rsidP="00BB541B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CA5AD1B" w14:textId="0E4E1801" w:rsidR="00BB541B" w:rsidRPr="00F64478" w:rsidRDefault="00BB541B" w:rsidP="00BB541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0AEED115" w14:textId="77777777" w:rsidR="00BB541B" w:rsidRDefault="00BB541B" w:rsidP="00BB541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6D7D82B" w14:textId="77777777" w:rsidR="00BB541B" w:rsidRPr="00BB6EA4" w:rsidRDefault="00BB541B" w:rsidP="00BB541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18C8C51" w14:textId="77777777" w:rsidR="00BB541B" w:rsidRDefault="00BB541B" w:rsidP="00BB54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7EFB6BA" w14:textId="77777777" w:rsidR="00BB541B" w:rsidRDefault="00BB541B" w:rsidP="00BB54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41B2FF" w14:textId="77777777" w:rsidR="00BB541B" w:rsidRDefault="00BB541B" w:rsidP="00BB54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D7CA7AC" w14:textId="77777777" w:rsidR="00BB541B" w:rsidRDefault="00BB541B" w:rsidP="00BB541B">
      <w:pPr>
        <w:rPr>
          <w:sz w:val="26"/>
          <w:szCs w:val="26"/>
        </w:rPr>
      </w:pPr>
    </w:p>
    <w:p w14:paraId="52392C74" w14:textId="77777777" w:rsidR="00BB541B" w:rsidRDefault="00BB541B" w:rsidP="00BB541B">
      <w:pPr>
        <w:rPr>
          <w:sz w:val="26"/>
          <w:szCs w:val="26"/>
        </w:rPr>
      </w:pPr>
    </w:p>
    <w:p w14:paraId="766B361A" w14:textId="77777777" w:rsidR="00BB541B" w:rsidRDefault="00BB541B" w:rsidP="00BB54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A078D18" w14:textId="77777777" w:rsidR="00BB541B" w:rsidRDefault="00BB541B" w:rsidP="00BB541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EBC78C1" w14:textId="77777777" w:rsidR="00BB541B" w:rsidRDefault="00BB541B" w:rsidP="00BB541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F71764D" w14:textId="77777777" w:rsidR="00BB541B" w:rsidRPr="00612811" w:rsidRDefault="00BB541B" w:rsidP="00BB541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ED46148" w14:textId="77777777" w:rsidR="00BB541B" w:rsidRPr="00612811" w:rsidRDefault="00BB541B" w:rsidP="00BB541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A61E45" w:rsidRDefault="008A5CA5" w:rsidP="00BB541B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A61E4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CCF41" w14:textId="77777777" w:rsidR="00550DA1" w:rsidRDefault="00550DA1">
      <w:r>
        <w:separator/>
      </w:r>
    </w:p>
  </w:endnote>
  <w:endnote w:type="continuationSeparator" w:id="0">
    <w:p w14:paraId="2B8061F8" w14:textId="77777777" w:rsidR="00550DA1" w:rsidRDefault="00550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51E74" w14:textId="77777777" w:rsidR="00550DA1" w:rsidRDefault="00550DA1">
      <w:r>
        <w:separator/>
      </w:r>
    </w:p>
  </w:footnote>
  <w:footnote w:type="continuationSeparator" w:id="0">
    <w:p w14:paraId="0AE7F390" w14:textId="77777777" w:rsidR="00550DA1" w:rsidRDefault="00550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5C3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99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3E7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95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66A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052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0DA1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9BF"/>
    <w:rsid w:val="007A2954"/>
    <w:rsid w:val="007A29DD"/>
    <w:rsid w:val="007A3472"/>
    <w:rsid w:val="007A39FE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C75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0B1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674"/>
    <w:rsid w:val="00A61E45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34E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E3C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AF0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541B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ABB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528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3B1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7F4"/>
    <w:rsid w:val="00D67BCA"/>
    <w:rsid w:val="00D70BD4"/>
    <w:rsid w:val="00D7144D"/>
    <w:rsid w:val="00D71778"/>
    <w:rsid w:val="00D71A29"/>
    <w:rsid w:val="00D728D9"/>
    <w:rsid w:val="00D7328A"/>
    <w:rsid w:val="00D73CA5"/>
    <w:rsid w:val="00D73E6B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9E6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9ACD85-82B1-49CE-87CC-338184DF0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6DAEF0-74EE-4969-9CAD-110D71A37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32</TotalTime>
  <Pages>1</Pages>
  <Words>587</Words>
  <Characters>3352</Characters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2010-09-30T14:29:00Z</cp:lastPrinted>
  <dcterms:created xsi:type="dcterms:W3CDTF">2016-02-24T10:41:00Z</dcterms:created>
  <dcterms:modified xsi:type="dcterms:W3CDTF">2017-10-18T11:33:00Z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